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jc w:val="left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附件</w:t>
      </w:r>
      <w:r>
        <w:rPr>
          <w:rFonts w:ascii="方正黑体_GBK" w:eastAsia="方正黑体_GBK"/>
          <w:szCs w:val="32"/>
        </w:rPr>
        <w:t>18</w:t>
      </w:r>
      <w:bookmarkStart w:id="0" w:name="_GoBack"/>
      <w:bookmarkEnd w:id="0"/>
    </w:p>
    <w:p>
      <w:pPr>
        <w:spacing w:line="760" w:lineRule="exact"/>
        <w:ind w:firstLineChars="0" w:firstLine="0"/>
        <w:jc w:val="left"/>
        <w:rPr>
          <w:rFonts w:ascii="方正黑体_GBK" w:eastAsia="方正黑体_GBK" w:hint="eastAsia"/>
          <w:szCs w:val="32"/>
        </w:rPr>
      </w:pP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加工、存放企业资质延续申请书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我司于___年___月___日取得__________注册登记资质，注册登记号码为________。现因注册登记有效期届满需要延续注册，根据海关总署相关管理办法的要求，特此提出延续申请，请予批准。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ind w:firstLineChars="1550" w:firstLine="4960"/>
        <w:rPr>
          <w:rFonts w:ascii="方正仿宋_GBK"/>
        </w:rPr>
      </w:pPr>
      <w:r>
        <w:rPr>
          <w:rFonts w:ascii="方正仿宋_GBK" w:hint="eastAsia"/>
        </w:rPr>
        <w:t>年     月    日</w:t>
      </w:r>
    </w:p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29</TotalTime>
  <Application>Yozo_Office</Application>
  <Pages>1</Pages>
  <Words>132</Words>
  <Characters>155</Characters>
  <Lines>16</Lines>
  <Paragraphs>8</Paragraphs>
  <CharactersWithSpaces>164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7</cp:revision>
  <dcterms:created xsi:type="dcterms:W3CDTF">2021-05-20T08:19:00Z</dcterms:created>
  <dcterms:modified xsi:type="dcterms:W3CDTF">2025-06-10T02:13:57Z</dcterms:modified>
</cp:coreProperties>
</file>